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4ED" w:rsidRPr="00B104ED" w:rsidRDefault="00B104ED" w:rsidP="00B104ED">
      <w:pPr>
        <w:pStyle w:val="Ttulo1"/>
        <w:rPr>
          <w:rFonts w:asciiTheme="minorHAnsi" w:hAnsiTheme="minorHAnsi" w:cstheme="minorHAnsi"/>
          <w:sz w:val="34"/>
          <w:szCs w:val="34"/>
        </w:rPr>
      </w:pPr>
      <w:r w:rsidRPr="00B104ED">
        <w:rPr>
          <w:rFonts w:asciiTheme="minorHAnsi" w:hAnsiTheme="minorHAnsi" w:cstheme="minorHAnsi"/>
          <w:sz w:val="34"/>
          <w:szCs w:val="34"/>
        </w:rPr>
        <w:t>M E M O R I A L      D E S C R I T I V O</w:t>
      </w:r>
    </w:p>
    <w:p w:rsidR="00B104ED" w:rsidRPr="002E219C" w:rsidRDefault="00B104ED" w:rsidP="00B104ED">
      <w:pPr>
        <w:rPr>
          <w:sz w:val="28"/>
          <w:szCs w:val="28"/>
        </w:rPr>
      </w:pPr>
    </w:p>
    <w:p w:rsidR="00B104ED" w:rsidRPr="00B104ED" w:rsidRDefault="00B104ED" w:rsidP="00B104ED">
      <w:pPr>
        <w:widowControl w:val="0"/>
        <w:tabs>
          <w:tab w:val="left" w:pos="1843"/>
          <w:tab w:val="left" w:pos="6663"/>
          <w:tab w:val="left" w:pos="7938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00B104ED">
        <w:rPr>
          <w:b/>
          <w:bCs/>
          <w:sz w:val="24"/>
          <w:szCs w:val="24"/>
        </w:rPr>
        <w:t>IMÓVEL</w:t>
      </w:r>
      <w:r w:rsidRPr="00B104ED">
        <w:rPr>
          <w:sz w:val="24"/>
          <w:szCs w:val="24"/>
        </w:rPr>
        <w:t xml:space="preserve">: </w:t>
      </w:r>
      <w:r w:rsidR="007C2A63" w:rsidRPr="007C2A63">
        <w:rPr>
          <w:sz w:val="24"/>
          <w:szCs w:val="24"/>
        </w:rPr>
        <w:t>CEPMG ELISIO JOAQUIM DE VASCONCELOS</w:t>
      </w:r>
    </w:p>
    <w:p w:rsidR="00200FDF" w:rsidRPr="007C2A63" w:rsidRDefault="00B104ED" w:rsidP="00B104ED">
      <w:pPr>
        <w:widowControl w:val="0"/>
        <w:tabs>
          <w:tab w:val="left" w:pos="1843"/>
          <w:tab w:val="left" w:pos="6663"/>
          <w:tab w:val="left" w:pos="7938"/>
        </w:tabs>
        <w:autoSpaceDE w:val="0"/>
        <w:autoSpaceDN w:val="0"/>
        <w:adjustRightInd w:val="0"/>
        <w:spacing w:after="0" w:line="360" w:lineRule="auto"/>
        <w:rPr>
          <w:bCs/>
          <w:sz w:val="24"/>
          <w:szCs w:val="24"/>
        </w:rPr>
      </w:pPr>
      <w:r w:rsidRPr="00B104ED">
        <w:rPr>
          <w:b/>
          <w:bCs/>
          <w:sz w:val="24"/>
          <w:szCs w:val="24"/>
        </w:rPr>
        <w:t xml:space="preserve">ÁREA (m²): </w:t>
      </w:r>
      <w:r w:rsidR="007C2A63" w:rsidRPr="007C2A63">
        <w:rPr>
          <w:bCs/>
          <w:sz w:val="24"/>
          <w:szCs w:val="24"/>
        </w:rPr>
        <w:t>12.410,12 m²</w:t>
      </w:r>
    </w:p>
    <w:p w:rsidR="00B104ED" w:rsidRPr="00B104ED" w:rsidRDefault="00B104ED" w:rsidP="00B104ED">
      <w:pPr>
        <w:widowControl w:val="0"/>
        <w:tabs>
          <w:tab w:val="left" w:pos="1843"/>
          <w:tab w:val="left" w:pos="6663"/>
          <w:tab w:val="left" w:pos="7938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00B104ED">
        <w:rPr>
          <w:b/>
          <w:bCs/>
          <w:sz w:val="24"/>
          <w:szCs w:val="24"/>
        </w:rPr>
        <w:t>MUNICÍPIO:</w:t>
      </w:r>
      <w:r w:rsidR="00BF47F9">
        <w:rPr>
          <w:b/>
          <w:bCs/>
          <w:sz w:val="24"/>
          <w:szCs w:val="24"/>
        </w:rPr>
        <w:t xml:space="preserve"> </w:t>
      </w:r>
      <w:bookmarkStart w:id="0" w:name="_GoBack"/>
      <w:bookmarkEnd w:id="0"/>
      <w:r w:rsidR="007C2A63">
        <w:rPr>
          <w:bCs/>
          <w:noProof/>
          <w:sz w:val="24"/>
          <w:szCs w:val="24"/>
        </w:rPr>
        <w:t xml:space="preserve">GOIATUBA </w:t>
      </w:r>
    </w:p>
    <w:p w:rsidR="00B104ED" w:rsidRPr="00B104ED" w:rsidRDefault="00B104ED" w:rsidP="00B104ED">
      <w:pPr>
        <w:widowControl w:val="0"/>
        <w:tabs>
          <w:tab w:val="left" w:pos="1843"/>
          <w:tab w:val="left" w:pos="6663"/>
          <w:tab w:val="left" w:pos="7938"/>
        </w:tabs>
        <w:autoSpaceDE w:val="0"/>
        <w:autoSpaceDN w:val="0"/>
        <w:adjustRightInd w:val="0"/>
        <w:spacing w:after="0" w:line="360" w:lineRule="auto"/>
        <w:rPr>
          <w:b/>
          <w:sz w:val="24"/>
          <w:szCs w:val="24"/>
        </w:rPr>
      </w:pPr>
      <w:r w:rsidRPr="00B104ED">
        <w:rPr>
          <w:b/>
          <w:bCs/>
          <w:sz w:val="24"/>
          <w:szCs w:val="24"/>
        </w:rPr>
        <w:t xml:space="preserve">ESTADO: </w:t>
      </w:r>
      <w:r w:rsidRPr="00B104ED">
        <w:rPr>
          <w:sz w:val="24"/>
          <w:szCs w:val="24"/>
        </w:rPr>
        <w:t>GOIÁS</w:t>
      </w:r>
    </w:p>
    <w:p w:rsidR="00B104ED" w:rsidRDefault="00B104ED" w:rsidP="00F82F0D">
      <w:pPr>
        <w:widowControl w:val="0"/>
        <w:tabs>
          <w:tab w:val="left" w:pos="1843"/>
          <w:tab w:val="left" w:pos="6663"/>
          <w:tab w:val="left" w:pos="7938"/>
        </w:tabs>
        <w:autoSpaceDE w:val="0"/>
        <w:autoSpaceDN w:val="0"/>
        <w:adjustRightInd w:val="0"/>
        <w:spacing w:after="0" w:line="360" w:lineRule="auto"/>
        <w:rPr>
          <w:bCs/>
        </w:rPr>
      </w:pPr>
      <w:r w:rsidRPr="00B104ED">
        <w:rPr>
          <w:b/>
          <w:bCs/>
          <w:sz w:val="24"/>
          <w:szCs w:val="24"/>
        </w:rPr>
        <w:t xml:space="preserve">ENDEREÇO: </w:t>
      </w:r>
      <w:r w:rsidR="00A2218C" w:rsidRPr="00A2218C">
        <w:rPr>
          <w:bCs/>
          <w:sz w:val="24"/>
          <w:szCs w:val="24"/>
        </w:rPr>
        <w:t>RUA SAO PAULO</w:t>
      </w:r>
      <w:r w:rsidR="002638C4">
        <w:rPr>
          <w:bCs/>
          <w:sz w:val="24"/>
          <w:szCs w:val="24"/>
        </w:rPr>
        <w:t>,</w:t>
      </w:r>
      <w:r w:rsidR="00A2218C" w:rsidRPr="00A2218C">
        <w:rPr>
          <w:bCs/>
          <w:sz w:val="24"/>
          <w:szCs w:val="24"/>
        </w:rPr>
        <w:t xml:space="preserve"> S/</w:t>
      </w:r>
      <w:proofErr w:type="gramStart"/>
      <w:r w:rsidR="00A2218C" w:rsidRPr="00A2218C">
        <w:rPr>
          <w:bCs/>
          <w:sz w:val="24"/>
          <w:szCs w:val="24"/>
        </w:rPr>
        <w:t>N ,</w:t>
      </w:r>
      <w:proofErr w:type="gramEnd"/>
      <w:r w:rsidR="00A2218C" w:rsidRPr="00A2218C">
        <w:rPr>
          <w:bCs/>
          <w:sz w:val="24"/>
          <w:szCs w:val="24"/>
        </w:rPr>
        <w:t xml:space="preserve"> CENTRO</w:t>
      </w:r>
      <w:r w:rsidR="00BF47F9">
        <w:rPr>
          <w:bCs/>
          <w:sz w:val="24"/>
          <w:szCs w:val="24"/>
        </w:rPr>
        <w:t>.</w:t>
      </w:r>
    </w:p>
    <w:p w:rsidR="00B104ED" w:rsidRPr="006A570D" w:rsidRDefault="00B104ED" w:rsidP="00B104ED">
      <w:pPr>
        <w:widowControl w:val="0"/>
        <w:tabs>
          <w:tab w:val="left" w:pos="1843"/>
          <w:tab w:val="left" w:pos="6663"/>
          <w:tab w:val="left" w:pos="7938"/>
        </w:tabs>
        <w:autoSpaceDE w:val="0"/>
        <w:autoSpaceDN w:val="0"/>
        <w:adjustRightInd w:val="0"/>
      </w:pPr>
    </w:p>
    <w:p w:rsidR="00B104ED" w:rsidRPr="00B104ED" w:rsidRDefault="00B104ED" w:rsidP="00B104ED">
      <w:pPr>
        <w:widowControl w:val="0"/>
        <w:jc w:val="center"/>
        <w:rPr>
          <w:b/>
          <w:bCs/>
          <w:snapToGrid w:val="0"/>
          <w:sz w:val="30"/>
          <w:szCs w:val="30"/>
        </w:rPr>
      </w:pPr>
      <w:r w:rsidRPr="00B104ED">
        <w:rPr>
          <w:b/>
          <w:bCs/>
          <w:snapToGrid w:val="0"/>
          <w:sz w:val="30"/>
          <w:szCs w:val="30"/>
        </w:rPr>
        <w:t>L I M I T E S     E     C O N F R O N T A Ç Õ E S</w:t>
      </w:r>
    </w:p>
    <w:p w:rsidR="00B104ED" w:rsidRDefault="00B104ED" w:rsidP="00B104ED">
      <w:pPr>
        <w:widowControl w:val="0"/>
        <w:jc w:val="center"/>
        <w:rPr>
          <w:b/>
          <w:bCs/>
          <w:snapToGrid w:val="0"/>
          <w:sz w:val="28"/>
          <w:szCs w:val="28"/>
        </w:rPr>
      </w:pPr>
    </w:p>
    <w:tbl>
      <w:tblPr>
        <w:tblStyle w:val="Tabelacomgrade"/>
        <w:tblW w:w="9349" w:type="dxa"/>
        <w:tblLook w:val="04A0" w:firstRow="1" w:lastRow="0" w:firstColumn="1" w:lastColumn="0" w:noHBand="0" w:noVBand="1"/>
      </w:tblPr>
      <w:tblGrid>
        <w:gridCol w:w="3116"/>
        <w:gridCol w:w="3116"/>
        <w:gridCol w:w="3117"/>
      </w:tblGrid>
      <w:tr w:rsidR="00B104ED" w:rsidTr="006C756F">
        <w:trPr>
          <w:trHeight w:val="332"/>
        </w:trPr>
        <w:tc>
          <w:tcPr>
            <w:tcW w:w="3116" w:type="dxa"/>
          </w:tcPr>
          <w:p w:rsidR="00B104ED" w:rsidRDefault="00B104ED" w:rsidP="006C756F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>LIMITE</w:t>
            </w:r>
          </w:p>
        </w:tc>
        <w:tc>
          <w:tcPr>
            <w:tcW w:w="3116" w:type="dxa"/>
          </w:tcPr>
          <w:p w:rsidR="00B104ED" w:rsidRDefault="00B104ED" w:rsidP="006C756F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>DIMENSÃO (m)</w:t>
            </w:r>
          </w:p>
        </w:tc>
        <w:tc>
          <w:tcPr>
            <w:tcW w:w="3117" w:type="dxa"/>
          </w:tcPr>
          <w:p w:rsidR="00B104ED" w:rsidRDefault="00B104ED" w:rsidP="006C756F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>CONFRONTAÇÃO</w:t>
            </w:r>
          </w:p>
        </w:tc>
      </w:tr>
      <w:tr w:rsidR="00B104ED" w:rsidTr="006C756F">
        <w:trPr>
          <w:trHeight w:val="348"/>
        </w:trPr>
        <w:tc>
          <w:tcPr>
            <w:tcW w:w="3116" w:type="dxa"/>
          </w:tcPr>
          <w:p w:rsidR="00B104ED" w:rsidRPr="00B104ED" w:rsidRDefault="00B104ED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B104ED">
              <w:rPr>
                <w:bCs/>
                <w:snapToGrid w:val="0"/>
                <w:sz w:val="24"/>
                <w:szCs w:val="24"/>
              </w:rPr>
              <w:t>FRENTE</w:t>
            </w:r>
          </w:p>
        </w:tc>
        <w:tc>
          <w:tcPr>
            <w:tcW w:w="3116" w:type="dxa"/>
          </w:tcPr>
          <w:p w:rsidR="00B104ED" w:rsidRPr="00B104ED" w:rsidRDefault="00A2218C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114,03</w:t>
            </w:r>
          </w:p>
        </w:tc>
        <w:tc>
          <w:tcPr>
            <w:tcW w:w="3117" w:type="dxa"/>
          </w:tcPr>
          <w:p w:rsidR="00B104ED" w:rsidRPr="00B104ED" w:rsidRDefault="00200FDF" w:rsidP="005838EC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200FDF">
              <w:rPr>
                <w:sz w:val="24"/>
                <w:szCs w:val="24"/>
              </w:rPr>
              <w:t xml:space="preserve">RUA </w:t>
            </w:r>
            <w:r w:rsidR="00A2218C">
              <w:rPr>
                <w:sz w:val="24"/>
                <w:szCs w:val="24"/>
              </w:rPr>
              <w:t>SÃO PAULO</w:t>
            </w:r>
          </w:p>
        </w:tc>
      </w:tr>
      <w:tr w:rsidR="00A2218C" w:rsidTr="006C756F">
        <w:trPr>
          <w:trHeight w:val="348"/>
        </w:trPr>
        <w:tc>
          <w:tcPr>
            <w:tcW w:w="3116" w:type="dxa"/>
          </w:tcPr>
          <w:p w:rsidR="00A2218C" w:rsidRPr="00B104ED" w:rsidRDefault="00A2218C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CHANFRO</w:t>
            </w:r>
          </w:p>
        </w:tc>
        <w:tc>
          <w:tcPr>
            <w:tcW w:w="3116" w:type="dxa"/>
          </w:tcPr>
          <w:p w:rsidR="00A2218C" w:rsidRDefault="00A2218C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5,44</w:t>
            </w:r>
          </w:p>
        </w:tc>
        <w:tc>
          <w:tcPr>
            <w:tcW w:w="3117" w:type="dxa"/>
          </w:tcPr>
          <w:p w:rsidR="00A2218C" w:rsidRDefault="00A2218C" w:rsidP="00D32651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RUA SÃO PAULO/RUA JURUÁ</w:t>
            </w:r>
          </w:p>
        </w:tc>
      </w:tr>
      <w:tr w:rsidR="00B104ED" w:rsidTr="006C756F">
        <w:trPr>
          <w:trHeight w:val="348"/>
        </w:trPr>
        <w:tc>
          <w:tcPr>
            <w:tcW w:w="3116" w:type="dxa"/>
          </w:tcPr>
          <w:p w:rsidR="00B104ED" w:rsidRPr="00B104ED" w:rsidRDefault="00B104ED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B104ED">
              <w:rPr>
                <w:bCs/>
                <w:snapToGrid w:val="0"/>
                <w:sz w:val="24"/>
                <w:szCs w:val="24"/>
              </w:rPr>
              <w:t>LADO DIREITO</w:t>
            </w:r>
          </w:p>
        </w:tc>
        <w:tc>
          <w:tcPr>
            <w:tcW w:w="3116" w:type="dxa"/>
          </w:tcPr>
          <w:p w:rsidR="00B104ED" w:rsidRPr="00B104ED" w:rsidRDefault="002638C4" w:rsidP="002638C4">
            <w:pPr>
              <w:widowControl w:val="0"/>
              <w:tabs>
                <w:tab w:val="left" w:pos="1155"/>
                <w:tab w:val="center" w:pos="1450"/>
              </w:tabs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ab/>
              <w:t>136,17</w:t>
            </w:r>
          </w:p>
        </w:tc>
        <w:tc>
          <w:tcPr>
            <w:tcW w:w="3117" w:type="dxa"/>
          </w:tcPr>
          <w:p w:rsidR="00B104ED" w:rsidRPr="00B104ED" w:rsidRDefault="009B1466" w:rsidP="00D32651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RUA JURUÁ</w:t>
            </w:r>
          </w:p>
        </w:tc>
      </w:tr>
      <w:tr w:rsidR="00B104ED" w:rsidTr="006C756F">
        <w:trPr>
          <w:trHeight w:val="332"/>
        </w:trPr>
        <w:tc>
          <w:tcPr>
            <w:tcW w:w="3116" w:type="dxa"/>
          </w:tcPr>
          <w:p w:rsidR="00B104ED" w:rsidRPr="00B104ED" w:rsidRDefault="00B104ED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B104ED">
              <w:rPr>
                <w:bCs/>
                <w:snapToGrid w:val="0"/>
                <w:sz w:val="24"/>
                <w:szCs w:val="24"/>
              </w:rPr>
              <w:t>FUNDO</w:t>
            </w:r>
          </w:p>
        </w:tc>
        <w:tc>
          <w:tcPr>
            <w:tcW w:w="3116" w:type="dxa"/>
          </w:tcPr>
          <w:p w:rsidR="00B104ED" w:rsidRPr="00B104ED" w:rsidRDefault="009B1466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S=176,29</w:t>
            </w:r>
          </w:p>
        </w:tc>
        <w:tc>
          <w:tcPr>
            <w:tcW w:w="3117" w:type="dxa"/>
          </w:tcPr>
          <w:p w:rsidR="00B104ED" w:rsidRPr="00B104ED" w:rsidRDefault="009B1466" w:rsidP="009B146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ÁREA PARTICULAR</w:t>
            </w:r>
          </w:p>
        </w:tc>
      </w:tr>
      <w:tr w:rsidR="00B104ED" w:rsidTr="006C756F">
        <w:trPr>
          <w:trHeight w:val="332"/>
        </w:trPr>
        <w:tc>
          <w:tcPr>
            <w:tcW w:w="3116" w:type="dxa"/>
          </w:tcPr>
          <w:p w:rsidR="00B104ED" w:rsidRPr="00B104ED" w:rsidRDefault="00B104ED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B104ED">
              <w:rPr>
                <w:bCs/>
                <w:snapToGrid w:val="0"/>
                <w:sz w:val="24"/>
                <w:szCs w:val="24"/>
              </w:rPr>
              <w:t>LADO ESQUERDO</w:t>
            </w:r>
          </w:p>
        </w:tc>
        <w:tc>
          <w:tcPr>
            <w:tcW w:w="3116" w:type="dxa"/>
          </w:tcPr>
          <w:p w:rsidR="00B104ED" w:rsidRPr="00B104ED" w:rsidRDefault="009B1466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82,33</w:t>
            </w:r>
          </w:p>
        </w:tc>
        <w:tc>
          <w:tcPr>
            <w:tcW w:w="3117" w:type="dxa"/>
          </w:tcPr>
          <w:p w:rsidR="00B104ED" w:rsidRPr="00B104ED" w:rsidRDefault="009B1466" w:rsidP="006C756F">
            <w:pPr>
              <w:widowControl w:val="0"/>
              <w:tabs>
                <w:tab w:val="left" w:pos="1134"/>
                <w:tab w:val="left" w:pos="2268"/>
              </w:tabs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RUA MAMORÉ</w:t>
            </w:r>
            <w:r w:rsidR="005838EC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5838EC" w:rsidTr="006C756F">
        <w:trPr>
          <w:trHeight w:val="332"/>
        </w:trPr>
        <w:tc>
          <w:tcPr>
            <w:tcW w:w="3116" w:type="dxa"/>
          </w:tcPr>
          <w:p w:rsidR="005838EC" w:rsidRPr="00B104ED" w:rsidRDefault="005838EC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CHANFRO </w:t>
            </w:r>
          </w:p>
        </w:tc>
        <w:tc>
          <w:tcPr>
            <w:tcW w:w="3116" w:type="dxa"/>
          </w:tcPr>
          <w:p w:rsidR="005838EC" w:rsidRDefault="009B1466" w:rsidP="006C756F">
            <w:pPr>
              <w:widowControl w:val="0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3,86</w:t>
            </w:r>
          </w:p>
        </w:tc>
        <w:tc>
          <w:tcPr>
            <w:tcW w:w="3117" w:type="dxa"/>
          </w:tcPr>
          <w:p w:rsidR="005838EC" w:rsidRDefault="009B1466" w:rsidP="009B1466">
            <w:pPr>
              <w:widowControl w:val="0"/>
              <w:tabs>
                <w:tab w:val="left" w:pos="1134"/>
                <w:tab w:val="left" w:pos="2268"/>
              </w:tabs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R.</w:t>
            </w:r>
            <w:r w:rsidR="005838EC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MAMORÉ / R. SÃO PAULO</w:t>
            </w:r>
          </w:p>
        </w:tc>
      </w:tr>
    </w:tbl>
    <w:p w:rsidR="002638C4" w:rsidRDefault="002638C4" w:rsidP="002638C4">
      <w:pPr>
        <w:widowControl w:val="0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S = Soma</w:t>
      </w:r>
    </w:p>
    <w:p w:rsidR="00B104ED" w:rsidRPr="00377C87" w:rsidRDefault="00B104ED" w:rsidP="00B104ED">
      <w:pPr>
        <w:widowControl w:val="0"/>
        <w:jc w:val="center"/>
        <w:rPr>
          <w:b/>
          <w:bCs/>
          <w:snapToGrid w:val="0"/>
          <w:sz w:val="28"/>
          <w:szCs w:val="28"/>
          <w:u w:val="single"/>
        </w:rPr>
      </w:pPr>
    </w:p>
    <w:p w:rsidR="00B104ED" w:rsidRPr="00765AEB" w:rsidRDefault="00B104ED" w:rsidP="00B104ED">
      <w:pPr>
        <w:widowControl w:val="0"/>
        <w:spacing w:after="0" w:line="360" w:lineRule="auto"/>
        <w:jc w:val="center"/>
        <w:rPr>
          <w:rFonts w:ascii="Arial" w:hAnsi="Arial" w:cs="Arial"/>
          <w:bCs/>
          <w:snapToGrid w:val="0"/>
        </w:rPr>
      </w:pPr>
      <w:r>
        <w:rPr>
          <w:rFonts w:ascii="Arial" w:hAnsi="Arial" w:cs="Arial"/>
          <w:bCs/>
          <w:snapToGrid w:val="0"/>
        </w:rPr>
        <w:t>________</w:t>
      </w:r>
      <w:r w:rsidRPr="00765AEB">
        <w:rPr>
          <w:rFonts w:ascii="Arial" w:hAnsi="Arial" w:cs="Arial"/>
          <w:bCs/>
          <w:snapToGrid w:val="0"/>
        </w:rPr>
        <w:t>_______________________</w:t>
      </w:r>
      <w:r>
        <w:rPr>
          <w:rFonts w:ascii="Arial" w:hAnsi="Arial" w:cs="Arial"/>
          <w:bCs/>
          <w:snapToGrid w:val="0"/>
        </w:rPr>
        <w:t xml:space="preserve">___                                                           </w:t>
      </w:r>
    </w:p>
    <w:p w:rsidR="00B104ED" w:rsidRPr="00B104ED" w:rsidRDefault="00B104ED" w:rsidP="00B104ED">
      <w:pPr>
        <w:widowControl w:val="0"/>
        <w:spacing w:after="0" w:line="240" w:lineRule="auto"/>
        <w:jc w:val="center"/>
        <w:rPr>
          <w:rFonts w:eastAsiaTheme="minorHAnsi"/>
          <w:b/>
          <w:sz w:val="24"/>
          <w:szCs w:val="24"/>
        </w:rPr>
      </w:pPr>
      <w:r w:rsidRPr="00B104ED">
        <w:rPr>
          <w:rFonts w:eastAsiaTheme="minorHAnsi"/>
          <w:b/>
          <w:sz w:val="24"/>
          <w:szCs w:val="24"/>
        </w:rPr>
        <w:t xml:space="preserve">DEYBSON MARCELINO DA SILVA </w:t>
      </w:r>
    </w:p>
    <w:p w:rsidR="00B104ED" w:rsidRPr="00B104ED" w:rsidRDefault="00B104ED" w:rsidP="00B104ED">
      <w:pPr>
        <w:widowControl w:val="0"/>
        <w:spacing w:after="0" w:line="240" w:lineRule="auto"/>
        <w:jc w:val="center"/>
        <w:rPr>
          <w:rFonts w:eastAsiaTheme="minorHAnsi"/>
          <w:sz w:val="24"/>
          <w:szCs w:val="24"/>
        </w:rPr>
      </w:pPr>
      <w:r w:rsidRPr="00B104ED">
        <w:rPr>
          <w:rFonts w:eastAsiaTheme="minorHAnsi"/>
          <w:sz w:val="24"/>
          <w:szCs w:val="24"/>
        </w:rPr>
        <w:t>Tecnólogo em Agrimensura</w:t>
      </w:r>
    </w:p>
    <w:p w:rsidR="00B104ED" w:rsidRPr="00B104ED" w:rsidRDefault="00B104ED" w:rsidP="00B104ED">
      <w:pPr>
        <w:widowControl w:val="0"/>
        <w:spacing w:after="0" w:line="240" w:lineRule="auto"/>
        <w:jc w:val="center"/>
        <w:rPr>
          <w:rFonts w:eastAsiaTheme="minorHAnsi"/>
          <w:sz w:val="24"/>
          <w:szCs w:val="24"/>
        </w:rPr>
      </w:pPr>
      <w:r w:rsidRPr="00B104ED">
        <w:rPr>
          <w:rFonts w:eastAsiaTheme="minorHAnsi"/>
          <w:sz w:val="24"/>
          <w:szCs w:val="24"/>
        </w:rPr>
        <w:t xml:space="preserve">CREA 1018276688/D-GO </w:t>
      </w:r>
    </w:p>
    <w:p w:rsidR="00B104ED" w:rsidRDefault="00B104ED" w:rsidP="00B104ED">
      <w:pPr>
        <w:widowControl w:val="0"/>
        <w:spacing w:after="0"/>
        <w:jc w:val="center"/>
        <w:rPr>
          <w:rFonts w:eastAsiaTheme="minorHAnsi"/>
        </w:rPr>
      </w:pPr>
    </w:p>
    <w:p w:rsidR="00B104ED" w:rsidRDefault="00B104ED" w:rsidP="00B104ED">
      <w:pPr>
        <w:widowControl w:val="0"/>
        <w:jc w:val="center"/>
        <w:rPr>
          <w:rFonts w:eastAsiaTheme="minorHAnsi"/>
        </w:rPr>
      </w:pPr>
    </w:p>
    <w:p w:rsidR="00CE2370" w:rsidRPr="00CE2370" w:rsidRDefault="00B104ED" w:rsidP="00B104ED">
      <w:pPr>
        <w:tabs>
          <w:tab w:val="left" w:pos="63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CE2370" w:rsidRPr="00CE2370" w:rsidRDefault="00CE2370" w:rsidP="00CE2370">
      <w:pPr>
        <w:rPr>
          <w:rFonts w:ascii="Arial" w:hAnsi="Arial" w:cs="Arial"/>
          <w:sz w:val="24"/>
          <w:szCs w:val="24"/>
        </w:rPr>
      </w:pPr>
    </w:p>
    <w:p w:rsidR="00CE2370" w:rsidRPr="00CE2370" w:rsidRDefault="00CE2370" w:rsidP="00CE2370">
      <w:pPr>
        <w:rPr>
          <w:rFonts w:ascii="Arial" w:hAnsi="Arial" w:cs="Arial"/>
          <w:sz w:val="24"/>
          <w:szCs w:val="24"/>
        </w:rPr>
      </w:pPr>
    </w:p>
    <w:p w:rsidR="006356F4" w:rsidRDefault="006356F4" w:rsidP="00CE2370">
      <w:pPr>
        <w:tabs>
          <w:tab w:val="left" w:pos="3681"/>
        </w:tabs>
        <w:rPr>
          <w:rFonts w:ascii="Arial" w:hAnsi="Arial" w:cs="Arial"/>
          <w:sz w:val="24"/>
          <w:szCs w:val="24"/>
        </w:rPr>
      </w:pPr>
    </w:p>
    <w:sectPr w:rsidR="006356F4" w:rsidSect="00E25E46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F61" w:rsidRDefault="00050F61" w:rsidP="00BB7454">
      <w:pPr>
        <w:spacing w:after="0" w:line="240" w:lineRule="auto"/>
      </w:pPr>
      <w:r>
        <w:separator/>
      </w:r>
    </w:p>
  </w:endnote>
  <w:endnote w:type="continuationSeparator" w:id="0">
    <w:p w:rsidR="00050F61" w:rsidRDefault="00050F61" w:rsidP="00BB7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A55" w:rsidRPr="00CE2370" w:rsidRDefault="00817A55" w:rsidP="00817A55">
    <w:pPr>
      <w:pStyle w:val="Rodap"/>
      <w:pBdr>
        <w:top w:val="single" w:sz="12" w:space="2" w:color="auto"/>
      </w:pBdr>
      <w:jc w:val="center"/>
      <w:rPr>
        <w:rFonts w:ascii="Times New Roman" w:hAnsi="Times New Roman"/>
        <w:sz w:val="18"/>
        <w:szCs w:val="18"/>
      </w:rPr>
    </w:pPr>
    <w:r w:rsidRPr="00CE2370">
      <w:rPr>
        <w:rFonts w:ascii="Times New Roman" w:hAnsi="Times New Roman"/>
        <w:sz w:val="18"/>
        <w:szCs w:val="18"/>
      </w:rPr>
      <w:t>Secretaria de Estado da Educação</w:t>
    </w:r>
  </w:p>
  <w:p w:rsidR="00817A55" w:rsidRPr="006356F4" w:rsidRDefault="00817A55" w:rsidP="00817A55">
    <w:pPr>
      <w:pStyle w:val="Rodap"/>
      <w:pBdr>
        <w:top w:val="single" w:sz="12" w:space="2" w:color="auto"/>
      </w:pBdr>
      <w:jc w:val="center"/>
      <w:rPr>
        <w:rFonts w:ascii="Times New Roman" w:hAnsi="Times New Roman"/>
        <w:color w:val="000000" w:themeColor="text1"/>
        <w:sz w:val="18"/>
        <w:szCs w:val="18"/>
      </w:rPr>
    </w:pPr>
    <w:r w:rsidRPr="006356F4">
      <w:rPr>
        <w:rFonts w:ascii="Times New Roman" w:hAnsi="Times New Roman"/>
        <w:color w:val="000000" w:themeColor="text1"/>
        <w:sz w:val="18"/>
        <w:szCs w:val="18"/>
      </w:rPr>
      <w:t>Superintendência de Infraestrutura</w:t>
    </w:r>
  </w:p>
  <w:p w:rsidR="00817A55" w:rsidRPr="00CE2370" w:rsidRDefault="00D05823" w:rsidP="00817A55">
    <w:pPr>
      <w:pStyle w:val="Rodap"/>
      <w:pBdr>
        <w:top w:val="single" w:sz="12" w:space="2" w:color="auto"/>
      </w:pBdr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5</w:t>
    </w:r>
    <w:r>
      <w:rPr>
        <w:rFonts w:ascii="Times New Roman" w:hAnsi="Times New Roman"/>
        <w:sz w:val="18"/>
        <w:szCs w:val="18"/>
        <w:vertAlign w:val="superscript"/>
      </w:rPr>
      <w:t xml:space="preserve">a </w:t>
    </w:r>
    <w:r>
      <w:rPr>
        <w:rFonts w:ascii="Times New Roman" w:hAnsi="Times New Roman"/>
        <w:sz w:val="18"/>
        <w:szCs w:val="18"/>
      </w:rPr>
      <w:t>Avenida</w:t>
    </w:r>
    <w:r w:rsidR="00817A55" w:rsidRPr="00CE2370">
      <w:rPr>
        <w:rFonts w:ascii="Times New Roman" w:hAnsi="Times New Roman"/>
        <w:sz w:val="18"/>
        <w:szCs w:val="18"/>
      </w:rPr>
      <w:t xml:space="preserve">, n. º </w:t>
    </w:r>
    <w:r>
      <w:rPr>
        <w:rFonts w:ascii="Times New Roman" w:hAnsi="Times New Roman"/>
        <w:sz w:val="18"/>
        <w:szCs w:val="18"/>
      </w:rPr>
      <w:t>212</w:t>
    </w:r>
    <w:r w:rsidR="00B55804">
      <w:rPr>
        <w:rFonts w:ascii="Times New Roman" w:hAnsi="Times New Roman"/>
        <w:sz w:val="18"/>
        <w:szCs w:val="18"/>
      </w:rPr>
      <w:t xml:space="preserve">, </w:t>
    </w:r>
    <w:proofErr w:type="spellStart"/>
    <w:r w:rsidR="00B55804">
      <w:rPr>
        <w:rFonts w:ascii="Times New Roman" w:hAnsi="Times New Roman"/>
        <w:sz w:val="18"/>
        <w:szCs w:val="18"/>
      </w:rPr>
      <w:t>Qd</w:t>
    </w:r>
    <w:proofErr w:type="spellEnd"/>
    <w:r w:rsidR="00B55804">
      <w:rPr>
        <w:rFonts w:ascii="Times New Roman" w:hAnsi="Times New Roman"/>
        <w:sz w:val="18"/>
        <w:szCs w:val="18"/>
      </w:rPr>
      <w:t>. 71</w:t>
    </w:r>
    <w:r w:rsidR="00817A55" w:rsidRPr="00CE2370">
      <w:rPr>
        <w:rFonts w:ascii="Times New Roman" w:hAnsi="Times New Roman"/>
        <w:sz w:val="18"/>
        <w:szCs w:val="18"/>
      </w:rPr>
      <w:t xml:space="preserve"> – </w:t>
    </w:r>
    <w:r w:rsidR="00B55804">
      <w:rPr>
        <w:rFonts w:ascii="Times New Roman" w:hAnsi="Times New Roman"/>
        <w:sz w:val="18"/>
        <w:szCs w:val="18"/>
      </w:rPr>
      <w:t>Setor Leste Vila Nova</w:t>
    </w:r>
    <w:r w:rsidR="00817A55" w:rsidRPr="00CE2370">
      <w:rPr>
        <w:rFonts w:ascii="Times New Roman" w:hAnsi="Times New Roman"/>
        <w:sz w:val="18"/>
        <w:szCs w:val="18"/>
      </w:rPr>
      <w:t xml:space="preserve"> - Goiânia – GO. CEP: 74</w:t>
    </w:r>
    <w:r>
      <w:rPr>
        <w:rFonts w:ascii="Times New Roman" w:hAnsi="Times New Roman"/>
        <w:sz w:val="18"/>
        <w:szCs w:val="18"/>
      </w:rPr>
      <w:t>.643-03</w:t>
    </w:r>
    <w:r w:rsidR="00B55804">
      <w:rPr>
        <w:rFonts w:ascii="Times New Roman" w:hAnsi="Times New Roman"/>
        <w:sz w:val="18"/>
        <w:szCs w:val="18"/>
      </w:rPr>
      <w:t>0</w:t>
    </w:r>
  </w:p>
  <w:p w:rsidR="00817A55" w:rsidRPr="00CE2370" w:rsidRDefault="00817A55" w:rsidP="00817A55">
    <w:pPr>
      <w:pStyle w:val="Rodap"/>
      <w:tabs>
        <w:tab w:val="left" w:pos="5094"/>
      </w:tabs>
      <w:rPr>
        <w:rFonts w:ascii="Times New Roman" w:hAnsi="Times New Roman"/>
        <w:color w:val="FF0000"/>
        <w:sz w:val="18"/>
        <w:szCs w:val="18"/>
      </w:rPr>
    </w:pPr>
    <w:r w:rsidRPr="00CE2370">
      <w:rPr>
        <w:rFonts w:ascii="Times New Roman" w:hAnsi="Times New Roman"/>
        <w:color w:val="FF0000"/>
        <w:sz w:val="18"/>
        <w:szCs w:val="18"/>
      </w:rPr>
      <w:tab/>
    </w:r>
  </w:p>
  <w:p w:rsidR="00817A55" w:rsidRDefault="00817A5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F61" w:rsidRDefault="00050F61" w:rsidP="00BB7454">
      <w:pPr>
        <w:spacing w:after="0" w:line="240" w:lineRule="auto"/>
      </w:pPr>
      <w:r>
        <w:separator/>
      </w:r>
    </w:p>
  </w:footnote>
  <w:footnote w:type="continuationSeparator" w:id="0">
    <w:p w:rsidR="00050F61" w:rsidRDefault="00050F61" w:rsidP="00BB7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F33" w:rsidRDefault="00053F33" w:rsidP="00053F33">
    <w:pPr>
      <w:pStyle w:val="Cabealho"/>
      <w:ind w:left="708"/>
      <w:jc w:val="center"/>
    </w:pPr>
    <w:r>
      <w:rPr>
        <w:noProof/>
        <w:lang w:eastAsia="pt-BR"/>
      </w:rPr>
      <w:drawing>
        <wp:inline distT="0" distB="0" distL="0" distR="0">
          <wp:extent cx="5238750" cy="943610"/>
          <wp:effectExtent l="0" t="0" r="0" b="889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hatsApp Image 2021-02-23 at 13.53.52.jpeg"/>
                  <pic:cNvPicPr/>
                </pic:nvPicPr>
                <pic:blipFill>
                  <a:blip r:embed="rId1" cstate="print">
                    <a:clrChange>
                      <a:clrFrom>
                        <a:srgbClr val="F7F7F7"/>
                      </a:clrFrom>
                      <a:clrTo>
                        <a:srgbClr val="F7F7F7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0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3B"/>
    <w:rsid w:val="00050F61"/>
    <w:rsid w:val="00053F33"/>
    <w:rsid w:val="00082D62"/>
    <w:rsid w:val="000A442F"/>
    <w:rsid w:val="001028A7"/>
    <w:rsid w:val="00144B6A"/>
    <w:rsid w:val="00154FAF"/>
    <w:rsid w:val="0017787B"/>
    <w:rsid w:val="001957DE"/>
    <w:rsid w:val="001A09D5"/>
    <w:rsid w:val="001A3806"/>
    <w:rsid w:val="001A6926"/>
    <w:rsid w:val="001E133F"/>
    <w:rsid w:val="00200FDF"/>
    <w:rsid w:val="00250259"/>
    <w:rsid w:val="002638C4"/>
    <w:rsid w:val="00273184"/>
    <w:rsid w:val="00360E7A"/>
    <w:rsid w:val="00377AE0"/>
    <w:rsid w:val="003B7F8B"/>
    <w:rsid w:val="00460EDA"/>
    <w:rsid w:val="0046195E"/>
    <w:rsid w:val="00490643"/>
    <w:rsid w:val="00491A23"/>
    <w:rsid w:val="004A55F9"/>
    <w:rsid w:val="005838EC"/>
    <w:rsid w:val="005A1715"/>
    <w:rsid w:val="005B251D"/>
    <w:rsid w:val="005B4D45"/>
    <w:rsid w:val="005F08B2"/>
    <w:rsid w:val="00614D7A"/>
    <w:rsid w:val="00623F2B"/>
    <w:rsid w:val="00631065"/>
    <w:rsid w:val="006356F4"/>
    <w:rsid w:val="006812C7"/>
    <w:rsid w:val="006A657D"/>
    <w:rsid w:val="006E0D61"/>
    <w:rsid w:val="007428EE"/>
    <w:rsid w:val="00743600"/>
    <w:rsid w:val="007A0482"/>
    <w:rsid w:val="007C2A63"/>
    <w:rsid w:val="007F011F"/>
    <w:rsid w:val="0081211F"/>
    <w:rsid w:val="00817A55"/>
    <w:rsid w:val="00824C11"/>
    <w:rsid w:val="008644D1"/>
    <w:rsid w:val="00864CD9"/>
    <w:rsid w:val="008676A9"/>
    <w:rsid w:val="008819DA"/>
    <w:rsid w:val="008D4DC2"/>
    <w:rsid w:val="00925CA2"/>
    <w:rsid w:val="009B1466"/>
    <w:rsid w:val="009E7D4C"/>
    <w:rsid w:val="00A208EF"/>
    <w:rsid w:val="00A2218C"/>
    <w:rsid w:val="00A47EA7"/>
    <w:rsid w:val="00A511BF"/>
    <w:rsid w:val="00A53024"/>
    <w:rsid w:val="00A572C5"/>
    <w:rsid w:val="00AF4126"/>
    <w:rsid w:val="00B104ED"/>
    <w:rsid w:val="00B34BE3"/>
    <w:rsid w:val="00B53315"/>
    <w:rsid w:val="00B55804"/>
    <w:rsid w:val="00B6221C"/>
    <w:rsid w:val="00B70E9F"/>
    <w:rsid w:val="00B75A8E"/>
    <w:rsid w:val="00B76818"/>
    <w:rsid w:val="00BB7454"/>
    <w:rsid w:val="00BD5515"/>
    <w:rsid w:val="00BF47F9"/>
    <w:rsid w:val="00C0603F"/>
    <w:rsid w:val="00C156EF"/>
    <w:rsid w:val="00C646DA"/>
    <w:rsid w:val="00C75E93"/>
    <w:rsid w:val="00C84902"/>
    <w:rsid w:val="00CE2370"/>
    <w:rsid w:val="00D05823"/>
    <w:rsid w:val="00D32651"/>
    <w:rsid w:val="00D33887"/>
    <w:rsid w:val="00D70F1B"/>
    <w:rsid w:val="00D95462"/>
    <w:rsid w:val="00DB0980"/>
    <w:rsid w:val="00DC5A94"/>
    <w:rsid w:val="00DF51CF"/>
    <w:rsid w:val="00E122BB"/>
    <w:rsid w:val="00E25E46"/>
    <w:rsid w:val="00E324F0"/>
    <w:rsid w:val="00E66F31"/>
    <w:rsid w:val="00E81160"/>
    <w:rsid w:val="00EA1805"/>
    <w:rsid w:val="00F3543B"/>
    <w:rsid w:val="00F44D8B"/>
    <w:rsid w:val="00F82F0D"/>
    <w:rsid w:val="00F87772"/>
    <w:rsid w:val="00F91240"/>
    <w:rsid w:val="00FB53C4"/>
    <w:rsid w:val="00FC19F9"/>
    <w:rsid w:val="00FC67FB"/>
    <w:rsid w:val="00FF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A343E5-C5C6-4528-A598-DE80B7D7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8EE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9"/>
    <w:qFormat/>
    <w:rsid w:val="0017787B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Theme="minorEastAsia" w:hAnsi="Times New Roman" w:cstheme="minorBidi"/>
      <w:b/>
      <w:bCs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justificadorecuoprimeiralinhaesp15">
    <w:name w:val="texto_justificado_recuo_primeira_linha_esp15"/>
    <w:basedOn w:val="Normal"/>
    <w:rsid w:val="00D70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D70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70F1B"/>
    <w:rPr>
      <w:b/>
      <w:bCs/>
    </w:rPr>
  </w:style>
  <w:style w:type="paragraph" w:customStyle="1" w:styleId="tabelatextocentralizado">
    <w:name w:val="tabela_texto_centralizado"/>
    <w:basedOn w:val="Normal"/>
    <w:rsid w:val="00C06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1065"/>
    <w:rPr>
      <w:rFonts w:ascii="Tahoma" w:eastAsia="Calibri" w:hAnsi="Tahoma" w:cs="Tahoma"/>
      <w:sz w:val="16"/>
      <w:szCs w:val="16"/>
    </w:rPr>
  </w:style>
  <w:style w:type="paragraph" w:customStyle="1" w:styleId="textocentralizadomaiusculas">
    <w:name w:val="texto_centralizado_maiusculas"/>
    <w:basedOn w:val="Normal"/>
    <w:rsid w:val="00864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Normal"/>
    <w:rsid w:val="00864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864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864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60E7A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BB74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745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BB74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7454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uiPriority w:val="99"/>
    <w:rsid w:val="0017787B"/>
    <w:rPr>
      <w:rFonts w:ascii="Times New Roman" w:eastAsiaTheme="minorEastAsia" w:hAnsi="Times New Roman"/>
      <w:b/>
      <w:bCs/>
      <w:sz w:val="28"/>
      <w:szCs w:val="28"/>
      <w:lang w:eastAsia="pt-BR"/>
    </w:rPr>
  </w:style>
  <w:style w:type="table" w:styleId="Tabelacomgrade">
    <w:name w:val="Table Grid"/>
    <w:basedOn w:val="Tabelanormal"/>
    <w:uiPriority w:val="59"/>
    <w:rsid w:val="00177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CLIENTES\_Bravo%202020\_2020\FNDE\BOM%20JESUS%20DE%20GOIAS\MEM_52057976_JUL2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C85CF-4815-45A4-B18F-DA074638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MEM_52057976_JUL20</Template>
  <TotalTime>2</TotalTime>
  <Pages>1</Pages>
  <Words>103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Deybson</cp:lastModifiedBy>
  <cp:revision>3</cp:revision>
  <cp:lastPrinted>2021-03-03T20:54:00Z</cp:lastPrinted>
  <dcterms:created xsi:type="dcterms:W3CDTF">2021-03-03T20:52:00Z</dcterms:created>
  <dcterms:modified xsi:type="dcterms:W3CDTF">2021-03-03T20:54:00Z</dcterms:modified>
</cp:coreProperties>
</file>